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42B05" w14:textId="77777777" w:rsidR="00192FD5" w:rsidRDefault="00192FD5" w:rsidP="00192FD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BACOUN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fl.1428-63)</w:t>
      </w:r>
    </w:p>
    <w:p w14:paraId="08234A6B" w14:textId="77777777" w:rsidR="00192FD5" w:rsidRDefault="00192FD5" w:rsidP="00192FD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Vicar of Maxey, Northamptonshire.</w:t>
      </w:r>
    </w:p>
    <w:p w14:paraId="4CEA980D" w14:textId="77777777" w:rsidR="00192FD5" w:rsidRDefault="00192FD5" w:rsidP="00192FD5">
      <w:pPr>
        <w:pStyle w:val="NoSpacing"/>
        <w:rPr>
          <w:rFonts w:cs="Times New Roman"/>
          <w:szCs w:val="24"/>
          <w:lang w:val="en-GB"/>
        </w:rPr>
      </w:pPr>
    </w:p>
    <w:p w14:paraId="5ED818DE" w14:textId="77777777" w:rsidR="00192FD5" w:rsidRDefault="00192FD5" w:rsidP="00192FD5">
      <w:pPr>
        <w:pStyle w:val="NoSpacing"/>
        <w:rPr>
          <w:rFonts w:cs="Times New Roman"/>
          <w:szCs w:val="24"/>
          <w:lang w:val="en-GB"/>
        </w:rPr>
      </w:pPr>
    </w:p>
    <w:p w14:paraId="233ED6F0" w14:textId="77777777" w:rsidR="00192FD5" w:rsidRDefault="00192FD5" w:rsidP="00192FD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1428</w:t>
      </w:r>
      <w:r>
        <w:rPr>
          <w:rFonts w:cs="Times New Roman"/>
          <w:szCs w:val="24"/>
          <w:lang w:val="en-GB"/>
        </w:rPr>
        <w:tab/>
        <w:t xml:space="preserve">He became Vicar.   </w:t>
      </w:r>
    </w:p>
    <w:p w14:paraId="3CC88A4E" w14:textId="77777777" w:rsidR="00192FD5" w:rsidRDefault="00192FD5" w:rsidP="00192FD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73045">
          <w:rPr>
            <w:rStyle w:val="Hyperlink"/>
            <w:rFonts w:cs="Times New Roman"/>
            <w:szCs w:val="24"/>
            <w:lang w:val="en-GB"/>
          </w:rPr>
          <w:t>www.maxeychurch.co.uk/vicars.htm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46EB95C" w14:textId="77777777" w:rsidR="00192FD5" w:rsidRDefault="00192FD5" w:rsidP="00192FD5">
      <w:pPr>
        <w:pStyle w:val="NoSpacing"/>
        <w:rPr>
          <w:rFonts w:cs="Times New Roman"/>
          <w:szCs w:val="24"/>
          <w:lang w:val="en-GB"/>
        </w:rPr>
      </w:pPr>
    </w:p>
    <w:p w14:paraId="56C9F542" w14:textId="77777777" w:rsidR="00192FD5" w:rsidRDefault="00192FD5" w:rsidP="00192FD5">
      <w:pPr>
        <w:pStyle w:val="NoSpacing"/>
        <w:rPr>
          <w:rFonts w:cs="Times New Roman"/>
          <w:szCs w:val="24"/>
          <w:lang w:val="en-GB"/>
        </w:rPr>
      </w:pPr>
    </w:p>
    <w:p w14:paraId="1CD2C21D" w14:textId="77777777" w:rsidR="00192FD5" w:rsidRDefault="00192FD5" w:rsidP="00192FD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11 March 2024</w:t>
      </w:r>
    </w:p>
    <w:p w14:paraId="18669F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76F38" w14:textId="77777777" w:rsidR="00192FD5" w:rsidRDefault="00192FD5" w:rsidP="009139A6">
      <w:r>
        <w:separator/>
      </w:r>
    </w:p>
  </w:endnote>
  <w:endnote w:type="continuationSeparator" w:id="0">
    <w:p w14:paraId="58AD37F7" w14:textId="77777777" w:rsidR="00192FD5" w:rsidRDefault="00192F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A7D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E5A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12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DCC25" w14:textId="77777777" w:rsidR="00192FD5" w:rsidRDefault="00192FD5" w:rsidP="009139A6">
      <w:r>
        <w:separator/>
      </w:r>
    </w:p>
  </w:footnote>
  <w:footnote w:type="continuationSeparator" w:id="0">
    <w:p w14:paraId="178FCDF8" w14:textId="77777777" w:rsidR="00192FD5" w:rsidRDefault="00192F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6A4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066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19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FD5"/>
    <w:rsid w:val="000666E0"/>
    <w:rsid w:val="00192FD5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6F7BE"/>
  <w15:chartTrackingRefBased/>
  <w15:docId w15:val="{30B9DF4F-E879-48BC-A330-63119086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92F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xeychurch.co.uk/vica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2024-03-11T15:32:00Z</dcterms:created>
  <dcterms:modified xsi:type="dcterms:W3CDTF">2024-03-11T15:36:00Z</dcterms:modified>
</cp:coreProperties>
</file>